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798F" w:rsidRDefault="004D339A" w:rsidP="000367C0">
      <w:pPr>
        <w:pStyle w:val="Title"/>
      </w:pPr>
      <w:bookmarkStart w:id="0" w:name="_GoBack"/>
      <w:r>
        <w:t>90’s Generic Police Pack</w:t>
      </w:r>
    </w:p>
    <w:p w:rsidR="00A546A6" w:rsidRPr="00A546A6" w:rsidRDefault="00B17F62" w:rsidP="00A546A6">
      <w:pPr>
        <w:rPr>
          <w:rStyle w:val="SubtleEmphasis"/>
        </w:rPr>
      </w:pPr>
      <w:r>
        <w:rPr>
          <w:rStyle w:val="SubtleEmphasis"/>
        </w:rPr>
        <w:t xml:space="preserve">Identifier: </w:t>
      </w:r>
      <w:r w:rsidR="004D339A">
        <w:rPr>
          <w:rStyle w:val="SubtleEmphasis"/>
        </w:rPr>
        <w:t>SAPDFR Pack</w:t>
      </w:r>
    </w:p>
    <w:p w:rsidR="000367C0" w:rsidRDefault="000367C0" w:rsidP="000367C0">
      <w:pPr>
        <w:pStyle w:val="Subtitle"/>
      </w:pPr>
      <w:proofErr w:type="spellStart"/>
      <w:r>
        <w:t>ThatOneIowan</w:t>
      </w:r>
      <w:proofErr w:type="spellEnd"/>
    </w:p>
    <w:p w:rsidR="001D0AB1" w:rsidRDefault="001D0AB1" w:rsidP="001D0AB1">
      <w:r>
        <w:t xml:space="preserve">This pack is designed for use with SAPD:FR </w:t>
      </w:r>
      <w:proofErr w:type="spellStart"/>
      <w:r>
        <w:t>Online’s</w:t>
      </w:r>
      <w:proofErr w:type="spellEnd"/>
      <w:r>
        <w:t xml:space="preserve"> MTA: SA server.</w:t>
      </w:r>
    </w:p>
    <w:p w:rsidR="001D0AB1" w:rsidRPr="001D0AB1" w:rsidRDefault="001D0AB1" w:rsidP="001D0AB1">
      <w:r w:rsidRPr="001D0AB1">
        <w:t>http://forum.sapdfr.advanced-gaming.org/index.php</w:t>
      </w:r>
    </w:p>
    <w:p w:rsidR="000367C0" w:rsidRDefault="000367C0" w:rsidP="000367C0"/>
    <w:p w:rsidR="000367C0" w:rsidRDefault="000367C0" w:rsidP="000367C0">
      <w:pPr>
        <w:pStyle w:val="Heading1"/>
      </w:pPr>
      <w:r>
        <w:t>Included</w:t>
      </w:r>
    </w:p>
    <w:p w:rsidR="000367C0" w:rsidRDefault="004D339A" w:rsidP="00B17F62">
      <w:r>
        <w:t>1994 Ford Crown Victoria</w:t>
      </w:r>
    </w:p>
    <w:p w:rsidR="004D339A" w:rsidRDefault="004D339A" w:rsidP="00B17F62">
      <w:r>
        <w:t>1995 Ford Crown Victoria</w:t>
      </w:r>
    </w:p>
    <w:p w:rsidR="004D339A" w:rsidRDefault="004D339A" w:rsidP="00B17F62">
      <w:r>
        <w:t>1996 Chevy Suburban (unmarked)</w:t>
      </w:r>
    </w:p>
    <w:p w:rsidR="004D339A" w:rsidRDefault="004D339A" w:rsidP="00B17F62">
      <w:r>
        <w:t>1996 Ford Crown Victoria (supervisor)</w:t>
      </w:r>
    </w:p>
    <w:p w:rsidR="004D339A" w:rsidRDefault="004D339A" w:rsidP="00B17F62">
      <w:r>
        <w:t>1996 Ford Explorer</w:t>
      </w:r>
    </w:p>
    <w:p w:rsidR="004D339A" w:rsidRDefault="004D339A" w:rsidP="00B17F62">
      <w:r>
        <w:t>1997 Ford Crown Victoria (unmarked)</w:t>
      </w:r>
    </w:p>
    <w:p w:rsidR="004D339A" w:rsidRDefault="004D339A" w:rsidP="00B17F62">
      <w:r>
        <w:t>1998 Chevy Corvette C5</w:t>
      </w:r>
    </w:p>
    <w:p w:rsidR="00B17F62" w:rsidRDefault="00B17F62" w:rsidP="00B17F62">
      <w:r>
        <w:t>Templates are NOT provided, if interested please contact me and I will be happy to send them</w:t>
      </w:r>
    </w:p>
    <w:p w:rsidR="000367C0" w:rsidRDefault="000367C0" w:rsidP="000367C0">
      <w:pPr>
        <w:pStyle w:val="Heading1"/>
      </w:pPr>
      <w:r>
        <w:t>Credits</w:t>
      </w:r>
    </w:p>
    <w:p w:rsidR="000367C0" w:rsidRDefault="000367C0" w:rsidP="000367C0">
      <w:pPr>
        <w:pStyle w:val="ListParagraph"/>
        <w:numPr>
          <w:ilvl w:val="0"/>
          <w:numId w:val="3"/>
        </w:numPr>
      </w:pPr>
      <w:r>
        <w:t>Grimm</w:t>
      </w:r>
    </w:p>
    <w:p w:rsidR="000367C0" w:rsidRDefault="000367C0" w:rsidP="000367C0">
      <w:pPr>
        <w:pStyle w:val="ListParagraph"/>
        <w:numPr>
          <w:ilvl w:val="0"/>
          <w:numId w:val="3"/>
        </w:numPr>
      </w:pPr>
      <w:proofErr w:type="spellStart"/>
      <w:r>
        <w:t>ThatOneIowan</w:t>
      </w:r>
      <w:proofErr w:type="spellEnd"/>
    </w:p>
    <w:p w:rsidR="00B17F62" w:rsidRDefault="00B17F62" w:rsidP="00B17F62">
      <w:pPr>
        <w:pStyle w:val="ListParagraph"/>
        <w:numPr>
          <w:ilvl w:val="0"/>
          <w:numId w:val="3"/>
        </w:numPr>
      </w:pPr>
      <w:r>
        <w:t>Reckless</w:t>
      </w:r>
    </w:p>
    <w:p w:rsidR="00B17F62" w:rsidRDefault="00B17F62" w:rsidP="004D339A">
      <w:pPr>
        <w:pStyle w:val="ListParagraph"/>
        <w:numPr>
          <w:ilvl w:val="0"/>
          <w:numId w:val="3"/>
        </w:numPr>
      </w:pPr>
      <w:r>
        <w:t>Bxbugs123</w:t>
      </w:r>
    </w:p>
    <w:p w:rsidR="004D339A" w:rsidRDefault="00B17F62" w:rsidP="004D339A">
      <w:pPr>
        <w:pStyle w:val="ListParagraph"/>
        <w:numPr>
          <w:ilvl w:val="0"/>
          <w:numId w:val="3"/>
        </w:numPr>
      </w:pPr>
      <w:proofErr w:type="spellStart"/>
      <w:r>
        <w:t>Rockstar</w:t>
      </w:r>
      <w:proofErr w:type="spellEnd"/>
    </w:p>
    <w:p w:rsidR="004D339A" w:rsidRDefault="004D339A" w:rsidP="004D339A">
      <w:pPr>
        <w:pStyle w:val="ListParagraph"/>
        <w:numPr>
          <w:ilvl w:val="0"/>
          <w:numId w:val="3"/>
        </w:numPr>
      </w:pPr>
      <w:proofErr w:type="spellStart"/>
      <w:r>
        <w:t>BadReligion</w:t>
      </w:r>
      <w:proofErr w:type="spellEnd"/>
    </w:p>
    <w:p w:rsidR="000367C0" w:rsidRDefault="000367C0" w:rsidP="004D339A">
      <w:pPr>
        <w:pStyle w:val="Heading1"/>
      </w:pPr>
      <w:r>
        <w:t>Notes</w:t>
      </w:r>
    </w:p>
    <w:p w:rsidR="000367C0" w:rsidRDefault="000367C0" w:rsidP="000367C0">
      <w:pPr>
        <w:pStyle w:val="Heading2"/>
      </w:pPr>
      <w:r>
        <w:t>Editing Disclaimer</w:t>
      </w:r>
    </w:p>
    <w:p w:rsidR="000367C0" w:rsidRDefault="000367C0" w:rsidP="000367C0">
      <w:r w:rsidRPr="000367C0">
        <w:t>This modification may have bug</w:t>
      </w:r>
      <w:r w:rsidR="004D339A">
        <w:t>s</w:t>
      </w:r>
      <w:r w:rsidR="00515081">
        <w:t xml:space="preserve">. </w:t>
      </w:r>
      <w:r w:rsidRPr="000367C0">
        <w:t xml:space="preserve">This model is unlocked and free to </w:t>
      </w:r>
      <w:r w:rsidR="00515081">
        <w:t xml:space="preserve">re-release or </w:t>
      </w:r>
      <w:r w:rsidRPr="000367C0">
        <w:t>edit</w:t>
      </w:r>
      <w:r w:rsidR="00515081">
        <w:t xml:space="preserve"> and release</w:t>
      </w:r>
      <w:r w:rsidRPr="000367C0">
        <w:t xml:space="preserve"> as long as credits are provided</w:t>
      </w:r>
      <w:r>
        <w:t xml:space="preserve">. Template provided (if any) may not be correct for model. </w:t>
      </w:r>
      <w:r w:rsidR="00515081">
        <w:t>T</w:t>
      </w:r>
      <w:r>
        <w:t xml:space="preserve">emplates can be found here: </w:t>
      </w:r>
      <w:r w:rsidR="00880452" w:rsidRPr="00880452">
        <w:t>http://imgur.com/a/xIEY1</w:t>
      </w:r>
      <w:r w:rsidR="00515081">
        <w:t xml:space="preserve">. If you have any questions </w:t>
      </w:r>
      <w:r w:rsidR="00880452">
        <w:t xml:space="preserve">or if the template is not in the </w:t>
      </w:r>
      <w:proofErr w:type="gramStart"/>
      <w:r w:rsidR="00880452">
        <w:t>gallery</w:t>
      </w:r>
      <w:proofErr w:type="gramEnd"/>
      <w:r w:rsidR="00880452">
        <w:t xml:space="preserve"> </w:t>
      </w:r>
      <w:r w:rsidR="00515081">
        <w:t>please contact me.</w:t>
      </w:r>
    </w:p>
    <w:p w:rsidR="000367C0" w:rsidRDefault="000367C0" w:rsidP="000367C0"/>
    <w:p w:rsidR="000367C0" w:rsidRDefault="000367C0" w:rsidP="000367C0">
      <w:pPr>
        <w:pStyle w:val="Heading2"/>
      </w:pPr>
      <w:r>
        <w:lastRenderedPageBreak/>
        <w:t xml:space="preserve">Installation </w:t>
      </w:r>
    </w:p>
    <w:p w:rsidR="000367C0" w:rsidRPr="000367C0" w:rsidRDefault="000367C0" w:rsidP="000367C0">
      <w:r>
        <w:t xml:space="preserve">Can be installed via GGMM, IMG Tool 2.0, </w:t>
      </w:r>
      <w:proofErr w:type="spellStart"/>
      <w:r>
        <w:t>Alci’s</w:t>
      </w:r>
      <w:proofErr w:type="spellEnd"/>
      <w:r>
        <w:t xml:space="preserve"> IMG Editor, or another tool designed to edit gta3.img</w:t>
      </w:r>
      <w:r w:rsidR="00515081">
        <w:t xml:space="preserve">. Occasionally I may accidentally release a modification with two different names for </w:t>
      </w:r>
      <w:proofErr w:type="gramStart"/>
      <w:r w:rsidR="00515081">
        <w:t>the .</w:t>
      </w:r>
      <w:proofErr w:type="spellStart"/>
      <w:r w:rsidR="00515081">
        <w:t>dff</w:t>
      </w:r>
      <w:proofErr w:type="spellEnd"/>
      <w:proofErr w:type="gramEnd"/>
      <w:r w:rsidR="00515081">
        <w:t xml:space="preserve"> and .</w:t>
      </w:r>
      <w:proofErr w:type="spellStart"/>
      <w:r w:rsidR="00515081">
        <w:t>txd</w:t>
      </w:r>
      <w:proofErr w:type="spellEnd"/>
      <w:r w:rsidR="00515081">
        <w:t>. Please contact me and I will let you know the best slot to use as well as correct the download at my earliest convenience.</w:t>
      </w:r>
    </w:p>
    <w:p w:rsidR="000367C0" w:rsidRDefault="000367C0" w:rsidP="000367C0"/>
    <w:p w:rsidR="000367C0" w:rsidRDefault="000367C0" w:rsidP="000367C0">
      <w:pPr>
        <w:pStyle w:val="Heading2"/>
      </w:pPr>
      <w:r>
        <w:t>Handling Information</w:t>
      </w:r>
    </w:p>
    <w:p w:rsidR="000367C0" w:rsidRPr="000367C0" w:rsidRDefault="000367C0" w:rsidP="000367C0">
      <w:r w:rsidRPr="000367C0">
        <w:t>Vehicles are designed to be used with slots designated in compressed file. Handling lines are not provided.</w:t>
      </w:r>
    </w:p>
    <w:p w:rsidR="000367C0" w:rsidRDefault="000367C0" w:rsidP="000367C0"/>
    <w:p w:rsidR="000367C0" w:rsidRDefault="000367C0" w:rsidP="000367C0">
      <w:pPr>
        <w:pStyle w:val="Heading2"/>
      </w:pPr>
      <w:r>
        <w:t xml:space="preserve">Images </w:t>
      </w:r>
    </w:p>
    <w:p w:rsidR="000367C0" w:rsidRDefault="000367C0" w:rsidP="000367C0">
      <w:r>
        <w:t xml:space="preserve">Images are not included with the download to reduce file size. </w:t>
      </w:r>
    </w:p>
    <w:p w:rsidR="00515081" w:rsidRDefault="00515081" w:rsidP="000367C0"/>
    <w:p w:rsidR="00515081" w:rsidRDefault="00515081" w:rsidP="00515081">
      <w:pPr>
        <w:pStyle w:val="Heading2"/>
      </w:pPr>
      <w:r>
        <w:t>Suggestions</w:t>
      </w:r>
    </w:p>
    <w:p w:rsidR="00515081" w:rsidRPr="00515081" w:rsidRDefault="00515081" w:rsidP="00515081">
      <w:r>
        <w:t xml:space="preserve">I am always open to suggestions but I may not be interested. I primarily focus on vehicles from the United States or generic mods based on US vehicles. Feel free to </w:t>
      </w:r>
      <w:r w:rsidR="004D339A">
        <w:t xml:space="preserve">fill out this form if you would like to make a suggestion: </w:t>
      </w:r>
      <w:r w:rsidR="004D339A" w:rsidRPr="004D339A">
        <w:t>https://goo.gl/forms/C9jFI4MjqDsvnXEx2</w:t>
      </w:r>
    </w:p>
    <w:p w:rsidR="000367C0" w:rsidRDefault="000367C0" w:rsidP="000367C0"/>
    <w:p w:rsidR="000367C0" w:rsidRDefault="000367C0" w:rsidP="000367C0">
      <w:pPr>
        <w:pStyle w:val="Heading2"/>
      </w:pPr>
      <w:r>
        <w:t xml:space="preserve">Contact </w:t>
      </w:r>
    </w:p>
    <w:p w:rsidR="000367C0" w:rsidRDefault="000367C0" w:rsidP="000367C0">
      <w:r>
        <w:t xml:space="preserve">thatoneiowan@gmail.com </w:t>
      </w:r>
    </w:p>
    <w:p w:rsidR="000367C0" w:rsidRDefault="000367C0" w:rsidP="000367C0">
      <w:r>
        <w:t xml:space="preserve">http://www.modernlawgame.com/profile?profile=11 </w:t>
      </w:r>
    </w:p>
    <w:p w:rsidR="000367C0" w:rsidRPr="000367C0" w:rsidRDefault="000367C0" w:rsidP="000367C0">
      <w:r>
        <w:t>http://www.gtainside.com/user/1nickbrick</w:t>
      </w:r>
      <w:bookmarkEnd w:id="0"/>
    </w:p>
    <w:sectPr w:rsidR="000367C0" w:rsidRPr="000367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C46316"/>
    <w:multiLevelType w:val="hybridMultilevel"/>
    <w:tmpl w:val="282A4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75068B"/>
    <w:multiLevelType w:val="hybridMultilevel"/>
    <w:tmpl w:val="4A5E4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DE1994"/>
    <w:multiLevelType w:val="hybridMultilevel"/>
    <w:tmpl w:val="E89C58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39A"/>
    <w:rsid w:val="000367C0"/>
    <w:rsid w:val="00134B46"/>
    <w:rsid w:val="001D0AB1"/>
    <w:rsid w:val="003315FA"/>
    <w:rsid w:val="004D339A"/>
    <w:rsid w:val="00515081"/>
    <w:rsid w:val="006410F6"/>
    <w:rsid w:val="00880452"/>
    <w:rsid w:val="00A546A6"/>
    <w:rsid w:val="00B1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EFCAD2"/>
  <w15:chartTrackingRefBased/>
  <w15:docId w15:val="{C0C267C7-115F-401C-934A-EEE59D3AC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367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67C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367C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0367C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36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367C0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0367C0"/>
    <w:rPr>
      <w:rFonts w:eastAsiaTheme="minorEastAsia"/>
      <w:color w:val="5A5A5A" w:themeColor="text1" w:themeTint="A5"/>
      <w:spacing w:val="15"/>
    </w:rPr>
  </w:style>
  <w:style w:type="character" w:customStyle="1" w:styleId="Heading1Char">
    <w:name w:val="Heading 1 Char"/>
    <w:basedOn w:val="DefaultParagraphFont"/>
    <w:link w:val="Heading1"/>
    <w:uiPriority w:val="9"/>
    <w:rsid w:val="000367C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367C0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0367C0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367C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SubtleEmphasis">
    <w:name w:val="Subtle Emphasis"/>
    <w:basedOn w:val="DefaultParagraphFont"/>
    <w:uiPriority w:val="19"/>
    <w:qFormat/>
    <w:rsid w:val="00A546A6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5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k\Documents\Custom%20Office%20Templates\readme%20template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readme template2.dotx</Template>
  <TotalTime>4</TotalTime>
  <Pages>2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</dc:creator>
  <cp:keywords/>
  <dc:description/>
  <cp:lastModifiedBy>Nicholas Glenn</cp:lastModifiedBy>
  <cp:revision>2</cp:revision>
  <dcterms:created xsi:type="dcterms:W3CDTF">2017-01-17T03:26:00Z</dcterms:created>
  <dcterms:modified xsi:type="dcterms:W3CDTF">2017-01-19T07:14:00Z</dcterms:modified>
</cp:coreProperties>
</file>